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0690A" w:rsidRPr="0060690A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D22D0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179B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B83BA3">
        <w:rPr>
          <w:rFonts w:ascii="Corbel" w:hAnsi="Corbel"/>
          <w:sz w:val="20"/>
          <w:szCs w:val="20"/>
        </w:rPr>
        <w:t xml:space="preserve">ok akademicki </w:t>
      </w:r>
      <w:r w:rsidR="0060690A" w:rsidRPr="0060690A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D22D0" w:rsidRDefault="006610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7D22D0">
              <w:rPr>
                <w:rFonts w:ascii="Corbel" w:hAnsi="Corbel"/>
                <w:sz w:val="22"/>
              </w:rPr>
              <w:t>Metodologia badań nad bezpieczeństwem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40F48" w:rsidRDefault="00F636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MK08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240F48" w:rsidRDefault="00B8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CE3357" w:rsidRDefault="00417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179B6">
              <w:rPr>
                <w:rFonts w:ascii="Corbel" w:hAnsi="Corbel"/>
                <w:b w:val="0"/>
                <w:sz w:val="22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40F48" w:rsidRDefault="00B8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Bezpieczeństwo wewnętrzne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40F48" w:rsidRDefault="00B8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 xml:space="preserve">studia </w:t>
            </w:r>
            <w:r w:rsidR="0066105D" w:rsidRPr="00240F48">
              <w:rPr>
                <w:rFonts w:ascii="Corbel" w:hAnsi="Corbel"/>
                <w:b w:val="0"/>
                <w:sz w:val="22"/>
              </w:rPr>
              <w:t>I</w:t>
            </w:r>
            <w:r w:rsidRPr="00240F48">
              <w:rPr>
                <w:rFonts w:ascii="Corbel" w:hAnsi="Corbel"/>
                <w:b w:val="0"/>
                <w:sz w:val="22"/>
              </w:rPr>
              <w:t>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40F48" w:rsidRDefault="00240F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40F48" w:rsidRDefault="00D03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nie</w:t>
            </w:r>
            <w:r w:rsidR="00B83BA3" w:rsidRPr="00240F48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40F48" w:rsidRDefault="0066105D" w:rsidP="0066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 xml:space="preserve">rok </w:t>
            </w:r>
            <w:r w:rsidR="00B83BA3" w:rsidRPr="00240F48">
              <w:rPr>
                <w:rFonts w:ascii="Corbel" w:hAnsi="Corbel"/>
                <w:b w:val="0"/>
                <w:sz w:val="22"/>
              </w:rPr>
              <w:t>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40F48" w:rsidRDefault="00CD26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240F48" w:rsidRDefault="00B8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240F48" w:rsidRDefault="00B83BA3" w:rsidP="0066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 xml:space="preserve">dr </w:t>
            </w:r>
            <w:r w:rsidR="0066105D" w:rsidRPr="00240F48">
              <w:rPr>
                <w:rFonts w:ascii="Corbel" w:hAnsi="Corbel"/>
                <w:b w:val="0"/>
                <w:sz w:val="22"/>
              </w:rPr>
              <w:t xml:space="preserve">Anna </w:t>
            </w:r>
            <w:r w:rsidR="00573E37" w:rsidRPr="00240F48">
              <w:rPr>
                <w:rFonts w:ascii="Corbel" w:hAnsi="Corbel"/>
                <w:b w:val="0"/>
                <w:sz w:val="22"/>
              </w:rPr>
              <w:t>Pięta-</w:t>
            </w:r>
            <w:proofErr w:type="spellStart"/>
            <w:r w:rsidR="00573E37" w:rsidRPr="00240F48">
              <w:rPr>
                <w:rFonts w:ascii="Corbel" w:hAnsi="Corbel"/>
                <w:b w:val="0"/>
                <w:sz w:val="22"/>
              </w:rPr>
              <w:t>Szawara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240F48" w:rsidRDefault="00B83B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40F48">
              <w:rPr>
                <w:rFonts w:ascii="Corbel" w:hAnsi="Corbel"/>
                <w:b w:val="0"/>
                <w:sz w:val="22"/>
              </w:rPr>
              <w:t>dr Anna Pięta-</w:t>
            </w:r>
            <w:proofErr w:type="spellStart"/>
            <w:r w:rsidRPr="00240F48">
              <w:rPr>
                <w:rFonts w:ascii="Corbel" w:hAnsi="Corbel"/>
                <w:b w:val="0"/>
                <w:sz w:val="22"/>
              </w:rPr>
              <w:t>Szawara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22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7D22D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22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73E37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34D67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03EBE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47BB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34D67" w:rsidP="007D2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D22D0" w:rsidRDefault="007D22D0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85747A" w:rsidRPr="00B147B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47B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147B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D22D0" w:rsidRDefault="00B147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="009C54AE" w:rsidRDefault="001451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D22D0" w:rsidRPr="009C54AE" w:rsidRDefault="007D22D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D34D6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metodologii badań społecznych</w:t>
            </w:r>
            <w:r w:rsidR="00CD26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E46AD" w:rsidRDefault="00DE46A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E46AD" w:rsidRDefault="00DE46A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E46AD" w:rsidRDefault="00DE46A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DE46AD" w:rsidRDefault="00DE46A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147BB" w:rsidRPr="009C54AE" w:rsidTr="00B147BB">
        <w:tc>
          <w:tcPr>
            <w:tcW w:w="851" w:type="dxa"/>
            <w:vAlign w:val="center"/>
          </w:tcPr>
          <w:p w:rsidR="00B147BB" w:rsidRPr="009C54AE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147BB" w:rsidRPr="00B147BB" w:rsidRDefault="00B147BB" w:rsidP="00D34D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B147BB">
              <w:rPr>
                <w:rFonts w:ascii="Corbel" w:hAnsi="Corbel"/>
                <w:b w:val="0"/>
                <w:szCs w:val="24"/>
              </w:rPr>
              <w:t xml:space="preserve">Przedstawienie podstawowych pojęć i kategorii stosowanych w badaniach </w:t>
            </w:r>
            <w:r w:rsidR="00D34D67">
              <w:rPr>
                <w:rFonts w:ascii="Corbel" w:hAnsi="Corbel"/>
                <w:b w:val="0"/>
                <w:szCs w:val="24"/>
              </w:rPr>
              <w:t>nad bezpieczeństwem</w:t>
            </w:r>
          </w:p>
        </w:tc>
      </w:tr>
      <w:tr w:rsidR="00B147BB" w:rsidRPr="009C54AE" w:rsidTr="00B147BB">
        <w:tc>
          <w:tcPr>
            <w:tcW w:w="851" w:type="dxa"/>
            <w:vAlign w:val="center"/>
          </w:tcPr>
          <w:p w:rsidR="00B147BB" w:rsidRPr="009C54AE" w:rsidRDefault="00B147BB" w:rsidP="00B147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147BB" w:rsidRPr="00B147BB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B147BB">
              <w:rPr>
                <w:rFonts w:ascii="Corbel" w:hAnsi="Corbel"/>
                <w:b w:val="0"/>
                <w:szCs w:val="24"/>
              </w:rPr>
              <w:t>Nabycie przez studentów umiejętności formułowania problemu badawczego, hipotez, pytań badawczych</w:t>
            </w:r>
          </w:p>
        </w:tc>
      </w:tr>
      <w:tr w:rsidR="00B147BB" w:rsidRPr="009C54AE" w:rsidTr="00B147BB">
        <w:tc>
          <w:tcPr>
            <w:tcW w:w="851" w:type="dxa"/>
            <w:vAlign w:val="center"/>
          </w:tcPr>
          <w:p w:rsidR="00B147BB" w:rsidRPr="009C54AE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147BB" w:rsidRPr="00B147BB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B147BB">
              <w:rPr>
                <w:rFonts w:ascii="Corbel" w:hAnsi="Corbel"/>
                <w:b w:val="0"/>
                <w:szCs w:val="24"/>
              </w:rPr>
              <w:t>Zapoznanie studentów z najważniejszymi metodami i technikami badawczymi stosowanymi w dziedzinie nauk społecznych</w:t>
            </w:r>
            <w:r w:rsidR="0020448A">
              <w:rPr>
                <w:rFonts w:ascii="Corbel" w:hAnsi="Corbel"/>
                <w:b w:val="0"/>
                <w:szCs w:val="24"/>
              </w:rPr>
              <w:t>, w tym zwłaszcza w badaniach nad bezpieczeństwem</w:t>
            </w:r>
          </w:p>
        </w:tc>
      </w:tr>
      <w:tr w:rsidR="00B147BB" w:rsidRPr="009C54AE" w:rsidTr="00B147BB">
        <w:tc>
          <w:tcPr>
            <w:tcW w:w="851" w:type="dxa"/>
            <w:vAlign w:val="center"/>
          </w:tcPr>
          <w:p w:rsidR="00B147BB" w:rsidRPr="009C54AE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147BB" w:rsidRPr="00B147BB" w:rsidRDefault="00B147BB" w:rsidP="00B147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F5D18"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Kształtowanie u studentów umiejętności organizowania warsztatu badawczego, konstruowania projektu badawczego, posługiwania się wiedzą metodologiczną w zakresie korzystania z modeli, metod i technik badawczych oraz ich praktycznym wykorzystaniem do badań nad bezpieczeństwem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962B7A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47BB" w:rsidRPr="009C54AE" w:rsidTr="00962B7A">
        <w:tc>
          <w:tcPr>
            <w:tcW w:w="1681" w:type="dxa"/>
          </w:tcPr>
          <w:p w:rsidR="00B147BB" w:rsidRPr="009C54AE" w:rsidRDefault="00B147BB" w:rsidP="00B14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:rsidR="00B147BB" w:rsidRPr="00D34D67" w:rsidRDefault="00656899" w:rsidP="00B14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Zna i rozumie</w:t>
            </w:r>
            <w:r w:rsidR="00B147BB" w:rsidRPr="00D34D67">
              <w:rPr>
                <w:rFonts w:ascii="Corbel" w:hAnsi="Corbel"/>
                <w:b w:val="0"/>
                <w:smallCaps w:val="0"/>
              </w:rPr>
              <w:t xml:space="preserve"> pojęcia: wiedza naukowa, proces badawczy, problem badawczy, hipoteza, metoda i technika badawcza</w:t>
            </w:r>
          </w:p>
        </w:tc>
        <w:tc>
          <w:tcPr>
            <w:tcW w:w="1865" w:type="dxa"/>
            <w:vAlign w:val="center"/>
          </w:tcPr>
          <w:p w:rsidR="00B147BB" w:rsidRPr="00D34D67" w:rsidRDefault="009059C6" w:rsidP="00B147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962B7A" w:rsidRPr="00D34D67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211AEA" w:rsidRPr="009C54AE" w:rsidTr="00AF58FD">
        <w:tc>
          <w:tcPr>
            <w:tcW w:w="1681" w:type="dxa"/>
          </w:tcPr>
          <w:p w:rsidR="00211AEA" w:rsidRPr="009C54AE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:rsidR="00211AEA" w:rsidRPr="00D34D67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34D67">
              <w:rPr>
                <w:rFonts w:ascii="Corbel" w:hAnsi="Corbel"/>
                <w:b w:val="0"/>
                <w:smallCaps w:val="0"/>
              </w:rPr>
              <w:t>Zna i rozumie regulacje prawne dotyczące prawa autorskiego</w:t>
            </w:r>
          </w:p>
        </w:tc>
        <w:tc>
          <w:tcPr>
            <w:tcW w:w="1865" w:type="dxa"/>
          </w:tcPr>
          <w:p w:rsidR="00211AEA" w:rsidRPr="00D34D67" w:rsidRDefault="009059C6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W13</w:t>
            </w:r>
          </w:p>
        </w:tc>
      </w:tr>
      <w:tr w:rsidR="00211AEA" w:rsidRPr="009C54AE" w:rsidTr="00962B7A">
        <w:tc>
          <w:tcPr>
            <w:tcW w:w="1681" w:type="dxa"/>
          </w:tcPr>
          <w:p w:rsidR="00211AEA" w:rsidRPr="009C54AE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</w:t>
            </w:r>
            <w:r>
              <w:rPr>
                <w:rFonts w:ascii="Corbel" w:hAnsi="Corbel"/>
                <w:b w:val="0"/>
                <w:smallCaps w:val="0"/>
              </w:rPr>
              <w:t>03</w:t>
            </w:r>
          </w:p>
        </w:tc>
        <w:tc>
          <w:tcPr>
            <w:tcW w:w="5974" w:type="dxa"/>
          </w:tcPr>
          <w:p w:rsidR="00211AEA" w:rsidRPr="00D34D67" w:rsidRDefault="00656899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p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rzygotow</w:t>
            </w:r>
            <w:r>
              <w:rPr>
                <w:rFonts w:ascii="Corbel" w:hAnsi="Corbel"/>
                <w:b w:val="0"/>
                <w:smallCaps w:val="0"/>
              </w:rPr>
              <w:t>ać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 xml:space="preserve"> i przedstawi</w:t>
            </w:r>
            <w:r>
              <w:rPr>
                <w:rFonts w:ascii="Corbel" w:hAnsi="Corbel"/>
                <w:b w:val="0"/>
                <w:smallCaps w:val="0"/>
              </w:rPr>
              <w:t>ć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 xml:space="preserve"> prosty proces badawczy dot. wybranego zjawiska społecznego</w:t>
            </w:r>
          </w:p>
        </w:tc>
        <w:tc>
          <w:tcPr>
            <w:tcW w:w="1865" w:type="dxa"/>
          </w:tcPr>
          <w:p w:rsidR="00211AEA" w:rsidRPr="00D34D67" w:rsidRDefault="009059C6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U11</w:t>
            </w:r>
          </w:p>
        </w:tc>
      </w:tr>
      <w:tr w:rsidR="00211AEA" w:rsidRPr="009C54AE" w:rsidTr="00962B7A">
        <w:tc>
          <w:tcPr>
            <w:tcW w:w="1681" w:type="dxa"/>
          </w:tcPr>
          <w:p w:rsidR="00211AEA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:rsidR="00211AEA" w:rsidRPr="00D34D67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34D67">
              <w:rPr>
                <w:rFonts w:ascii="Corbel" w:hAnsi="Corbel"/>
                <w:b w:val="0"/>
                <w:smallCaps w:val="0"/>
              </w:rPr>
              <w:t>Potrafi posługiwać się bibliografiami i gromadzić źródła</w:t>
            </w:r>
          </w:p>
        </w:tc>
        <w:tc>
          <w:tcPr>
            <w:tcW w:w="1865" w:type="dxa"/>
          </w:tcPr>
          <w:p w:rsidR="00211AEA" w:rsidRPr="00D34D67" w:rsidRDefault="009059C6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U11</w:t>
            </w:r>
          </w:p>
        </w:tc>
      </w:tr>
      <w:tr w:rsidR="00211AEA" w:rsidRPr="009C54AE" w:rsidTr="00962B7A">
        <w:tc>
          <w:tcPr>
            <w:tcW w:w="1681" w:type="dxa"/>
          </w:tcPr>
          <w:p w:rsidR="00211AEA" w:rsidRPr="009C54AE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:rsidR="00211AEA" w:rsidRPr="00D34D67" w:rsidRDefault="00656899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Jest gotów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 xml:space="preserve"> wykorzystywać dostępne informacje, w tym pochodzące z obserwacji zjawisk społecznych, dla doskonalenia swojej wiedzy i umiejętności </w:t>
            </w:r>
          </w:p>
        </w:tc>
        <w:tc>
          <w:tcPr>
            <w:tcW w:w="1865" w:type="dxa"/>
          </w:tcPr>
          <w:p w:rsidR="00211AEA" w:rsidRPr="00D34D67" w:rsidRDefault="009059C6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K01</w:t>
            </w:r>
          </w:p>
        </w:tc>
      </w:tr>
      <w:tr w:rsidR="00211AEA" w:rsidRPr="009C54AE" w:rsidTr="00962B7A">
        <w:tc>
          <w:tcPr>
            <w:tcW w:w="1681" w:type="dxa"/>
          </w:tcPr>
          <w:p w:rsidR="00211AEA" w:rsidRPr="009C54AE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974" w:type="dxa"/>
          </w:tcPr>
          <w:p w:rsidR="00211AEA" w:rsidRPr="00D34D67" w:rsidRDefault="00211AEA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34D67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00656899">
              <w:rPr>
                <w:rFonts w:ascii="Corbel" w:hAnsi="Corbel"/>
                <w:b w:val="0"/>
                <w:smallCaps w:val="0"/>
              </w:rPr>
              <w:t>gotów do</w:t>
            </w:r>
            <w:r w:rsidRPr="00D34D67">
              <w:rPr>
                <w:rFonts w:ascii="Corbel" w:hAnsi="Corbel"/>
                <w:b w:val="0"/>
                <w:smallCaps w:val="0"/>
              </w:rPr>
              <w:t xml:space="preserve"> samodzielne</w:t>
            </w:r>
            <w:r w:rsidR="00656899">
              <w:rPr>
                <w:rFonts w:ascii="Corbel" w:hAnsi="Corbel"/>
                <w:b w:val="0"/>
                <w:smallCaps w:val="0"/>
              </w:rPr>
              <w:t>go</w:t>
            </w:r>
            <w:r w:rsidRPr="00D34D67">
              <w:rPr>
                <w:rFonts w:ascii="Corbel" w:hAnsi="Corbel"/>
                <w:b w:val="0"/>
                <w:smallCaps w:val="0"/>
              </w:rPr>
              <w:t xml:space="preserve"> poszerzani</w:t>
            </w:r>
            <w:r w:rsidR="00656899">
              <w:rPr>
                <w:rFonts w:ascii="Corbel" w:hAnsi="Corbel"/>
                <w:b w:val="0"/>
                <w:smallCaps w:val="0"/>
              </w:rPr>
              <w:t>a</w:t>
            </w:r>
            <w:r w:rsidRPr="00D34D67">
              <w:rPr>
                <w:rFonts w:ascii="Corbel" w:hAnsi="Corbel"/>
                <w:b w:val="0"/>
                <w:smallCaps w:val="0"/>
              </w:rPr>
              <w:t xml:space="preserve"> wiedzy</w:t>
            </w:r>
          </w:p>
        </w:tc>
        <w:tc>
          <w:tcPr>
            <w:tcW w:w="1865" w:type="dxa"/>
          </w:tcPr>
          <w:p w:rsidR="00211AEA" w:rsidRPr="00D34D67" w:rsidRDefault="009059C6" w:rsidP="00211A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K_</w:t>
            </w:r>
            <w:r w:rsidR="00211AEA" w:rsidRPr="00D34D67">
              <w:rPr>
                <w:rFonts w:ascii="Corbel" w:hAnsi="Corbel"/>
                <w:b w:val="0"/>
                <w:smallCaps w:val="0"/>
              </w:rPr>
              <w:t>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7D22D0">
      <w:pPr>
        <w:pStyle w:val="Akapitzlist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9C54AE" w:rsidRDefault="00B147BB" w:rsidP="00B147B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Nauka – metoda - język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20448A" w:rsidRDefault="00B147BB" w:rsidP="00D34D67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</w:rPr>
            </w:pPr>
            <w:r w:rsidRPr="0020448A">
              <w:rPr>
                <w:rFonts w:ascii="Corbel" w:hAnsi="Corbel"/>
                <w:i/>
              </w:rPr>
              <w:t xml:space="preserve">Metodologiczne problemy </w:t>
            </w:r>
            <w:r w:rsidR="00D34D67" w:rsidRPr="0020448A">
              <w:rPr>
                <w:rFonts w:ascii="Corbel" w:hAnsi="Corbel"/>
                <w:i/>
              </w:rPr>
              <w:t>w badaniach nad bezpieczeństwem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Proces badawczy</w:t>
            </w:r>
          </w:p>
          <w:p w:rsidR="00B147BB" w:rsidRPr="003042B5" w:rsidRDefault="00B147BB" w:rsidP="00B147B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1) </w:t>
            </w:r>
            <w:r w:rsidRPr="003042B5">
              <w:rPr>
                <w:i/>
              </w:rPr>
              <w:t>cel naukowy</w:t>
            </w:r>
          </w:p>
          <w:p w:rsidR="00B147BB" w:rsidRPr="003042B5" w:rsidRDefault="00B147BB" w:rsidP="00B147B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2) </w:t>
            </w:r>
            <w:r w:rsidRPr="003042B5">
              <w:rPr>
                <w:i/>
              </w:rPr>
              <w:t>koncepcja i plan badań</w:t>
            </w:r>
          </w:p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i/>
              </w:rPr>
              <w:t xml:space="preserve">3) </w:t>
            </w:r>
            <w:r w:rsidRPr="003042B5">
              <w:rPr>
                <w:i/>
              </w:rPr>
              <w:t>metodyka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Problem badawczy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DF5B16" w:rsidRDefault="00B147BB" w:rsidP="00B147BB">
            <w:pPr>
              <w:pStyle w:val="Nagwek2"/>
              <w:tabs>
                <w:tab w:val="left" w:pos="0"/>
                <w:tab w:val="left" w:pos="720"/>
              </w:tabs>
              <w:spacing w:before="0" w:after="0"/>
              <w:rPr>
                <w:rFonts w:ascii="Calibri" w:hAnsi="Calibri"/>
                <w:b w:val="0"/>
                <w:bCs w:val="0"/>
                <w:iCs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iCs w:val="0"/>
                <w:sz w:val="22"/>
                <w:szCs w:val="22"/>
              </w:rPr>
              <w:lastRenderedPageBreak/>
              <w:t xml:space="preserve">Hipotezy </w:t>
            </w:r>
            <w:r w:rsidRPr="00DF5B16">
              <w:rPr>
                <w:rFonts w:ascii="Calibri" w:hAnsi="Calibri"/>
                <w:b w:val="0"/>
                <w:iCs w:val="0"/>
                <w:sz w:val="22"/>
                <w:szCs w:val="22"/>
              </w:rPr>
              <w:t>w nauce</w:t>
            </w:r>
          </w:p>
          <w:p w:rsidR="00B147BB" w:rsidRPr="00A56345" w:rsidRDefault="00B147BB" w:rsidP="00B147BB">
            <w:pPr>
              <w:numPr>
                <w:ilvl w:val="0"/>
                <w:numId w:val="2"/>
              </w:numPr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1) </w:t>
            </w:r>
            <w:r w:rsidRPr="00A56345">
              <w:rPr>
                <w:i/>
              </w:rPr>
              <w:t>Pojęcie hipotezy</w:t>
            </w:r>
          </w:p>
          <w:p w:rsidR="00B147BB" w:rsidRPr="00A56345" w:rsidRDefault="00B147BB" w:rsidP="00B147BB">
            <w:pPr>
              <w:numPr>
                <w:ilvl w:val="0"/>
                <w:numId w:val="2"/>
              </w:numPr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2) </w:t>
            </w:r>
            <w:r w:rsidRPr="00A56345">
              <w:rPr>
                <w:i/>
              </w:rPr>
              <w:t>Stawianie hipotez</w:t>
            </w:r>
          </w:p>
          <w:p w:rsidR="00B147BB" w:rsidRPr="00B147BB" w:rsidRDefault="00B147BB" w:rsidP="00B147BB">
            <w:pPr>
              <w:numPr>
                <w:ilvl w:val="0"/>
                <w:numId w:val="2"/>
              </w:numPr>
              <w:tabs>
                <w:tab w:val="left" w:pos="0"/>
                <w:tab w:val="left" w:pos="720"/>
              </w:tabs>
              <w:spacing w:after="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3) </w:t>
            </w:r>
            <w:r w:rsidRPr="00A56345">
              <w:rPr>
                <w:i/>
              </w:rPr>
              <w:t>Sprawdzanie i uzasadnianie hipotez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Wskaźniki i zmienne zjawisk społecznych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A56345" w:rsidRDefault="00B147BB" w:rsidP="00B147BB">
            <w:pPr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Metody, techniki, narzędzia badawcze</w:t>
            </w:r>
          </w:p>
          <w:p w:rsidR="00B147BB" w:rsidRPr="00A56345" w:rsidRDefault="00B147BB" w:rsidP="00B14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>
              <w:rPr>
                <w:i/>
              </w:rPr>
              <w:t>1) Pojęcie</w:t>
            </w:r>
            <w:r w:rsidRPr="00A56345">
              <w:rPr>
                <w:i/>
              </w:rPr>
              <w:t xml:space="preserve"> metod</w:t>
            </w:r>
            <w:r>
              <w:rPr>
                <w:i/>
              </w:rPr>
              <w:t>y</w:t>
            </w:r>
            <w:r w:rsidRPr="00A56345">
              <w:rPr>
                <w:i/>
              </w:rPr>
              <w:t xml:space="preserve"> badawcz</w:t>
            </w:r>
            <w:r>
              <w:rPr>
                <w:i/>
              </w:rPr>
              <w:t>ej i jej związek z teorią</w:t>
            </w:r>
          </w:p>
          <w:p w:rsidR="00B147BB" w:rsidRPr="00A56345" w:rsidRDefault="00B147BB" w:rsidP="00B14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2) </w:t>
            </w:r>
            <w:r w:rsidRPr="00A56345">
              <w:rPr>
                <w:i/>
              </w:rPr>
              <w:t>Typologia metod badawczych</w:t>
            </w:r>
          </w:p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3) Techniki badań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Eksperyment w naukach społecznych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Metoda monograficzna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Pr="00A56345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Badania terenowe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Badania całościowe i interpretacyjne </w:t>
            </w:r>
          </w:p>
          <w:p w:rsidR="00B147BB" w:rsidRPr="0074264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1) </w:t>
            </w:r>
            <w:r w:rsidRPr="0074264B">
              <w:rPr>
                <w:bCs/>
                <w:i/>
                <w:color w:val="000000"/>
              </w:rPr>
              <w:t>Określenie badań reprezentacyjnych i próbki reprezentacyjnej</w:t>
            </w:r>
            <w:r>
              <w:rPr>
                <w:bCs/>
                <w:i/>
                <w:color w:val="000000"/>
              </w:rPr>
              <w:br/>
              <w:t>2) Wielkość i dobór próbki reprezentacyjnej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Obserwacja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Wywiad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Badania ankietowe i sondażowe</w:t>
            </w:r>
          </w:p>
        </w:tc>
      </w:tr>
      <w:tr w:rsidR="00B147BB" w:rsidRPr="009C54AE" w:rsidTr="00923D7D">
        <w:tc>
          <w:tcPr>
            <w:tcW w:w="9639" w:type="dxa"/>
          </w:tcPr>
          <w:p w:rsidR="00B147BB" w:rsidRDefault="00B147BB" w:rsidP="00B147B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Opracowanie zebranych materiałów badawczych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147BB" w:rsidRPr="008240AF" w:rsidRDefault="00B147BB" w:rsidP="00B147BB">
      <w:pPr>
        <w:pStyle w:val="Punktygwne"/>
        <w:spacing w:before="0" w:after="0"/>
        <w:rPr>
          <w:b w:val="0"/>
          <w:smallCaps w:val="0"/>
          <w:sz w:val="22"/>
        </w:rPr>
      </w:pPr>
      <w:r w:rsidRPr="008240AF">
        <w:rPr>
          <w:rFonts w:ascii="Calibri" w:hAnsi="Calibri"/>
          <w:b w:val="0"/>
          <w:color w:val="000000"/>
          <w:spacing w:val="-5"/>
          <w:szCs w:val="24"/>
        </w:rPr>
        <w:t>d</w:t>
      </w:r>
      <w:r w:rsidRPr="008240AF">
        <w:rPr>
          <w:rFonts w:ascii="Calibri" w:hAnsi="Calibri"/>
          <w:b w:val="0"/>
          <w:color w:val="000000"/>
          <w:szCs w:val="24"/>
        </w:rPr>
        <w:t>yskusja, elementy wykładu z prezentacją multimedialną, indywidualna praca studentów, metoda problemowa, analiza przypadku, praca w grupach, żywa kolejka, wykład sterowany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20448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 01 </w:t>
            </w:r>
          </w:p>
        </w:tc>
        <w:tc>
          <w:tcPr>
            <w:tcW w:w="5441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55656">
              <w:rPr>
                <w:rFonts w:ascii="Corbel" w:hAnsi="Corbel"/>
                <w:b w:val="0"/>
                <w:smallCaps w:val="0"/>
                <w:color w:val="000000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, egzamin</w:t>
            </w:r>
          </w:p>
        </w:tc>
        <w:tc>
          <w:tcPr>
            <w:tcW w:w="2117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55656">
              <w:rPr>
                <w:rFonts w:ascii="Corbel" w:hAnsi="Corbel"/>
                <w:b w:val="0"/>
                <w:smallCaps w:val="0"/>
              </w:rPr>
              <w:t>Ek_ 02</w:t>
            </w:r>
          </w:p>
        </w:tc>
        <w:tc>
          <w:tcPr>
            <w:tcW w:w="5441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55656">
              <w:rPr>
                <w:rFonts w:ascii="Corbel" w:hAnsi="Corbel"/>
                <w:b w:val="0"/>
                <w:smallCaps w:val="0"/>
                <w:color w:val="000000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, egzamin</w:t>
            </w:r>
          </w:p>
        </w:tc>
        <w:tc>
          <w:tcPr>
            <w:tcW w:w="2117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441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Aktywność podczas zajęć</w:t>
            </w:r>
          </w:p>
        </w:tc>
        <w:tc>
          <w:tcPr>
            <w:tcW w:w="2117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441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Aktywność podczas zajęć</w:t>
            </w:r>
          </w:p>
        </w:tc>
        <w:tc>
          <w:tcPr>
            <w:tcW w:w="2117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441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Na podstawie obserwacji w trakcie zajęć</w:t>
            </w:r>
          </w:p>
        </w:tc>
        <w:tc>
          <w:tcPr>
            <w:tcW w:w="2117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20448A" w:rsidRPr="009C54AE" w:rsidTr="0020448A">
        <w:tc>
          <w:tcPr>
            <w:tcW w:w="1962" w:type="dxa"/>
          </w:tcPr>
          <w:p w:rsidR="0020448A" w:rsidRPr="00955656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441" w:type="dxa"/>
          </w:tcPr>
          <w:p w:rsidR="0020448A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Na podstawie obserwacji w trakcie zajęć</w:t>
            </w:r>
          </w:p>
        </w:tc>
        <w:tc>
          <w:tcPr>
            <w:tcW w:w="2117" w:type="dxa"/>
          </w:tcPr>
          <w:p w:rsidR="0020448A" w:rsidRDefault="0020448A" w:rsidP="00204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0095565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9C54AE" w:rsidRDefault="007D22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i/>
                <w:smallCaps w:val="0"/>
                <w:sz w:val="22"/>
              </w:rPr>
              <w:t>O</w:t>
            </w:r>
            <w:r w:rsidR="005740FC">
              <w:rPr>
                <w:b w:val="0"/>
                <w:i/>
                <w:smallCaps w:val="0"/>
                <w:sz w:val="22"/>
              </w:rPr>
              <w:t xml:space="preserve">becność na zajęciach, aktywność, </w:t>
            </w:r>
            <w:r w:rsidR="00D34D67">
              <w:rPr>
                <w:b w:val="0"/>
                <w:i/>
                <w:smallCaps w:val="0"/>
                <w:sz w:val="22"/>
              </w:rPr>
              <w:t>uzyskanie pozytywnego wyniku</w:t>
            </w:r>
            <w:r w:rsidR="005740FC">
              <w:rPr>
                <w:b w:val="0"/>
                <w:i/>
                <w:smallCaps w:val="0"/>
                <w:sz w:val="22"/>
              </w:rPr>
              <w:t xml:space="preserve"> kolokwium zaliczeniowego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7D22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740FC" w:rsidRPr="009C54AE" w:rsidTr="004925AD">
        <w:tc>
          <w:tcPr>
            <w:tcW w:w="4962" w:type="dxa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5740FC" w:rsidRPr="009C54AE" w:rsidRDefault="00481154" w:rsidP="005740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5740FC" w:rsidRPr="009C54AE" w:rsidTr="004925AD">
        <w:tc>
          <w:tcPr>
            <w:tcW w:w="4962" w:type="dxa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5740FC" w:rsidRPr="009C54AE" w:rsidTr="004925AD">
        <w:tc>
          <w:tcPr>
            <w:tcW w:w="4962" w:type="dxa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5740FC" w:rsidRPr="009C54AE" w:rsidRDefault="00481154" w:rsidP="005740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58</w:t>
            </w:r>
          </w:p>
        </w:tc>
      </w:tr>
      <w:tr w:rsidR="005740FC" w:rsidRPr="009C54AE" w:rsidTr="004925AD">
        <w:tc>
          <w:tcPr>
            <w:tcW w:w="4962" w:type="dxa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5740FC" w:rsidRPr="009C54AE" w:rsidRDefault="00D34D67" w:rsidP="005740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5740FC" w:rsidRPr="009C54AE" w:rsidTr="004925AD">
        <w:tc>
          <w:tcPr>
            <w:tcW w:w="4962" w:type="dxa"/>
          </w:tcPr>
          <w:p w:rsidR="005740FC" w:rsidRPr="009C54AE" w:rsidRDefault="005740FC" w:rsidP="005740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5740FC" w:rsidRPr="009C54AE" w:rsidRDefault="00D34D67" w:rsidP="005740F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7D22D0" w:rsidRPr="009C54AE" w:rsidTr="005740FC">
        <w:trPr>
          <w:trHeight w:val="397"/>
        </w:trPr>
        <w:tc>
          <w:tcPr>
            <w:tcW w:w="2359" w:type="pct"/>
          </w:tcPr>
          <w:p w:rsidR="007D22D0" w:rsidRPr="009C54AE" w:rsidRDefault="007D22D0" w:rsidP="007D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:rsidR="007D22D0" w:rsidRDefault="007D22D0" w:rsidP="007D22D0">
            <w:r w:rsidRPr="003E1994">
              <w:rPr>
                <w:rFonts w:cs="Calibri"/>
              </w:rPr>
              <w:t>Nie dotyczy</w:t>
            </w:r>
          </w:p>
        </w:tc>
      </w:tr>
      <w:tr w:rsidR="007D22D0" w:rsidRPr="009C54AE" w:rsidTr="005740FC">
        <w:trPr>
          <w:trHeight w:val="397"/>
        </w:trPr>
        <w:tc>
          <w:tcPr>
            <w:tcW w:w="2359" w:type="pct"/>
          </w:tcPr>
          <w:p w:rsidR="007D22D0" w:rsidRPr="009C54AE" w:rsidRDefault="007D22D0" w:rsidP="007D2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:rsidR="007D22D0" w:rsidRDefault="007D22D0" w:rsidP="007D22D0">
            <w:r w:rsidRPr="003E1994">
              <w:rPr>
                <w:rFonts w:cs="Calibri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740FC" w:rsidRPr="009C54AE" w:rsidTr="005740FC">
        <w:trPr>
          <w:trHeight w:val="397"/>
        </w:trPr>
        <w:tc>
          <w:tcPr>
            <w:tcW w:w="5000" w:type="pct"/>
          </w:tcPr>
          <w:p w:rsidR="005740FC" w:rsidRDefault="005740FC" w:rsidP="005740FC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E46AD">
              <w:rPr>
                <w:rFonts w:ascii="Corbel" w:hAnsi="Corbel"/>
                <w:smallCaps w:val="0"/>
              </w:rPr>
              <w:t>Literatura podstawowa:</w:t>
            </w:r>
          </w:p>
          <w:p w:rsidR="00DE46AD" w:rsidRPr="00DE46AD" w:rsidRDefault="00DE46AD" w:rsidP="005740FC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</w:p>
          <w:p w:rsidR="005740FC" w:rsidRDefault="005740FC" w:rsidP="005740FC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Sztumski J., </w:t>
            </w:r>
            <w:r>
              <w:rPr>
                <w:rFonts w:ascii="Corbel" w:hAnsi="Corbel"/>
                <w:b w:val="0"/>
                <w:i/>
                <w:smallCaps w:val="0"/>
              </w:rPr>
              <w:t>Wstęp do metod i technik badań społecznych</w:t>
            </w:r>
            <w:r>
              <w:rPr>
                <w:rFonts w:ascii="Corbel" w:hAnsi="Corbel"/>
                <w:b w:val="0"/>
                <w:smallCaps w:val="0"/>
              </w:rPr>
              <w:t>, wyd. 7, Katowice 2010.</w:t>
            </w:r>
          </w:p>
          <w:p w:rsidR="00D34D67" w:rsidRPr="001866D3" w:rsidRDefault="00D34D67" w:rsidP="005740FC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Kuc B. i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Śxciborek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Z., </w:t>
            </w:r>
            <w:r>
              <w:rPr>
                <w:rFonts w:ascii="Corbel" w:hAnsi="Corbel"/>
                <w:b w:val="0"/>
                <w:i/>
                <w:smallCaps w:val="0"/>
              </w:rPr>
              <w:t>Zarys metodologii nauk o bezpieczeństwie</w:t>
            </w:r>
            <w:r>
              <w:rPr>
                <w:rFonts w:ascii="Corbel" w:hAnsi="Corbel"/>
                <w:b w:val="0"/>
                <w:smallCaps w:val="0"/>
              </w:rPr>
              <w:t>, Toruń 2018.</w:t>
            </w:r>
          </w:p>
        </w:tc>
      </w:tr>
      <w:tr w:rsidR="005740FC" w:rsidRPr="009C54AE" w:rsidTr="005740FC">
        <w:trPr>
          <w:trHeight w:val="397"/>
        </w:trPr>
        <w:tc>
          <w:tcPr>
            <w:tcW w:w="5000" w:type="pct"/>
          </w:tcPr>
          <w:p w:rsidR="005740FC" w:rsidRDefault="005740FC" w:rsidP="005740FC">
            <w:pPr>
              <w:pStyle w:val="Punktygwne"/>
              <w:spacing w:before="0" w:after="0"/>
              <w:ind w:left="397" w:hanging="397"/>
              <w:rPr>
                <w:rFonts w:ascii="Corbel" w:hAnsi="Corbel"/>
                <w:smallCaps w:val="0"/>
              </w:rPr>
            </w:pPr>
            <w:r w:rsidRPr="00DE46AD">
              <w:rPr>
                <w:rFonts w:ascii="Corbel" w:hAnsi="Corbel"/>
                <w:smallCaps w:val="0"/>
              </w:rPr>
              <w:t>Literatura uzupełniająca:</w:t>
            </w:r>
          </w:p>
          <w:p w:rsidR="00DE46AD" w:rsidRPr="00DE46AD" w:rsidRDefault="00DE46AD" w:rsidP="005740FC">
            <w:pPr>
              <w:pStyle w:val="Punktygwne"/>
              <w:spacing w:before="0" w:after="0"/>
              <w:ind w:left="397" w:hanging="397"/>
              <w:rPr>
                <w:rFonts w:ascii="Corbel" w:hAnsi="Corbel"/>
                <w:smallCaps w:val="0"/>
              </w:rPr>
            </w:pP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DD4D17">
              <w:rPr>
                <w:rFonts w:ascii="Corbel" w:hAnsi="Corbel"/>
                <w:b w:val="0"/>
                <w:smallCaps w:val="0"/>
              </w:rPr>
              <w:t>Bäcker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R.</w:t>
            </w:r>
            <w:r w:rsidRPr="00DD4D17">
              <w:rPr>
                <w:rFonts w:ascii="Corbel" w:hAnsi="Corbel"/>
                <w:b w:val="0"/>
                <w:smallCaps w:val="0"/>
              </w:rPr>
              <w:t xml:space="preserve"> i in., </w:t>
            </w:r>
            <w:r w:rsidRPr="00DD4D17">
              <w:rPr>
                <w:rFonts w:ascii="Corbel" w:hAnsi="Corbel"/>
                <w:b w:val="0"/>
                <w:i/>
                <w:smallCaps w:val="0"/>
              </w:rPr>
              <w:t>Metodologia badań politologicznych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DD4D17">
              <w:rPr>
                <w:rFonts w:ascii="Corbel" w:hAnsi="Corbel"/>
                <w:b w:val="0"/>
                <w:smallCaps w:val="0"/>
              </w:rPr>
              <w:t>Warszawa 2016, https://repozytorium.umk.pl/bitstream/handle/item/3891/Metodologia_badan_politologicznych.pdf?sequence=1 (</w:t>
            </w:r>
            <w:r>
              <w:rPr>
                <w:rFonts w:ascii="Corbel" w:hAnsi="Corbel"/>
                <w:b w:val="0"/>
                <w:smallCaps w:val="0"/>
              </w:rPr>
              <w:t>2</w:t>
            </w:r>
            <w:r w:rsidRPr="00DD4D17">
              <w:rPr>
                <w:rFonts w:ascii="Corbel" w:hAnsi="Corbel"/>
                <w:b w:val="0"/>
                <w:smallCaps w:val="0"/>
              </w:rPr>
              <w:t>2.10.201</w:t>
            </w:r>
            <w:r>
              <w:rPr>
                <w:rFonts w:ascii="Corbel" w:hAnsi="Corbel"/>
                <w:b w:val="0"/>
                <w:smallCaps w:val="0"/>
              </w:rPr>
              <w:t>9</w:t>
            </w:r>
            <w:r w:rsidRPr="00DD4D17">
              <w:rPr>
                <w:rFonts w:ascii="Corbel" w:hAnsi="Corbel"/>
                <w:b w:val="0"/>
                <w:smallCaps w:val="0"/>
              </w:rPr>
              <w:t>)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567890">
              <w:rPr>
                <w:rFonts w:ascii="Corbel" w:hAnsi="Corbel"/>
                <w:b w:val="0"/>
                <w:smallCaps w:val="0"/>
              </w:rPr>
              <w:t xml:space="preserve">Błachut J., </w:t>
            </w:r>
            <w:r w:rsidRPr="00567890">
              <w:rPr>
                <w:rFonts w:ascii="Corbel" w:hAnsi="Corbel"/>
                <w:b w:val="0"/>
                <w:i/>
                <w:smallCaps w:val="0"/>
              </w:rPr>
              <w:t>Problemy związane z pomiarem przestępczości</w:t>
            </w:r>
            <w:r w:rsidRPr="00567890">
              <w:rPr>
                <w:rFonts w:ascii="Corbel" w:hAnsi="Corbel"/>
                <w:b w:val="0"/>
                <w:smallCaps w:val="0"/>
              </w:rPr>
              <w:t>, Warszawa 2007.</w:t>
            </w: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Frankfort-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C. i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Nachmias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</w:rPr>
              <w:t>Metody badawcze w naukach społecznych</w:t>
            </w:r>
            <w:r>
              <w:rPr>
                <w:rFonts w:ascii="Corbel" w:hAnsi="Corbel"/>
                <w:b w:val="0"/>
                <w:smallCaps w:val="0"/>
              </w:rPr>
              <w:t>, Poznań 2001.</w:t>
            </w:r>
          </w:p>
          <w:p w:rsidR="00D34D67" w:rsidRPr="00D34D67" w:rsidRDefault="00D34D67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Jemioło T.,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Dawidczyk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</w:rPr>
              <w:t xml:space="preserve">Wprowadzenie do metodologii badań bezpieczeństwa, </w:t>
            </w:r>
            <w:r>
              <w:rPr>
                <w:rFonts w:ascii="Corbel" w:hAnsi="Corbel"/>
                <w:b w:val="0"/>
                <w:smallCaps w:val="0"/>
              </w:rPr>
              <w:t>Warszawa 2008.</w:t>
            </w: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567890">
              <w:rPr>
                <w:rFonts w:ascii="Corbel" w:hAnsi="Corbel"/>
                <w:b w:val="0"/>
                <w:smallCaps w:val="0"/>
              </w:rPr>
              <w:t xml:space="preserve">Johnson J.B, Reynolds H.T I </w:t>
            </w:r>
            <w:proofErr w:type="spellStart"/>
            <w:r w:rsidRPr="00567890">
              <w:rPr>
                <w:rFonts w:ascii="Corbel" w:hAnsi="Corbel"/>
                <w:b w:val="0"/>
                <w:smallCaps w:val="0"/>
              </w:rPr>
              <w:t>Mycoff</w:t>
            </w:r>
            <w:proofErr w:type="spellEnd"/>
            <w:r w:rsidRPr="00567890">
              <w:rPr>
                <w:rFonts w:ascii="Corbel" w:hAnsi="Corbel"/>
                <w:b w:val="0"/>
                <w:smallCaps w:val="0"/>
              </w:rPr>
              <w:t xml:space="preserve"> J.D., </w:t>
            </w:r>
            <w:r w:rsidRPr="00567890">
              <w:rPr>
                <w:rFonts w:ascii="Corbel" w:hAnsi="Corbel"/>
                <w:b w:val="0"/>
                <w:i/>
                <w:smallCaps w:val="0"/>
              </w:rPr>
              <w:t>Metody badawcze w naukach politycznych</w:t>
            </w:r>
            <w:r>
              <w:rPr>
                <w:rFonts w:ascii="Corbel" w:hAnsi="Corbel"/>
                <w:b w:val="0"/>
                <w:smallCaps w:val="0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Kloskowska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-Dudzińska, Warszawa 2010.</w:t>
            </w:r>
          </w:p>
          <w:p w:rsidR="00D34D67" w:rsidRPr="00D34D67" w:rsidRDefault="00D34D67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Kitler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W., Kośmider T. (red.), </w:t>
            </w:r>
            <w:r>
              <w:rPr>
                <w:rFonts w:ascii="Corbel" w:hAnsi="Corbel"/>
                <w:b w:val="0"/>
                <w:i/>
                <w:smallCaps w:val="0"/>
              </w:rPr>
              <w:t xml:space="preserve">Metodologiczne i dydaktyczne aspekty bezpieczeństwa narodowego, </w:t>
            </w:r>
            <w:r>
              <w:rPr>
                <w:rFonts w:ascii="Corbel" w:hAnsi="Corbel"/>
                <w:b w:val="0"/>
                <w:smallCaps w:val="0"/>
              </w:rPr>
              <w:t>Warszawa 2015.</w:t>
            </w: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Nowak S. , </w:t>
            </w:r>
            <w:r>
              <w:rPr>
                <w:rFonts w:ascii="Corbel" w:hAnsi="Corbel"/>
                <w:b w:val="0"/>
                <w:i/>
                <w:smallCaps w:val="0"/>
              </w:rPr>
              <w:t>Metodologia badań społecznych</w:t>
            </w:r>
            <w:r>
              <w:rPr>
                <w:rFonts w:ascii="Corbel" w:hAnsi="Corbel"/>
                <w:b w:val="0"/>
                <w:smallCaps w:val="0"/>
              </w:rPr>
              <w:t>, Warszawa 2008.</w:t>
            </w:r>
          </w:p>
          <w:p w:rsidR="005740FC" w:rsidRPr="00567890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567890">
              <w:rPr>
                <w:rFonts w:ascii="Corbel" w:hAnsi="Corbel"/>
                <w:b w:val="0"/>
                <w:smallCaps w:val="0"/>
              </w:rPr>
              <w:t xml:space="preserve">Ossowski S., </w:t>
            </w:r>
            <w:r w:rsidRPr="00567890">
              <w:rPr>
                <w:rFonts w:ascii="Corbel" w:hAnsi="Corbel"/>
                <w:b w:val="0"/>
                <w:i/>
                <w:smallCaps w:val="0"/>
              </w:rPr>
              <w:t>O osobliwościach nauk społecznych</w:t>
            </w:r>
            <w:r w:rsidRPr="00567890">
              <w:rPr>
                <w:rFonts w:ascii="Corbel" w:hAnsi="Corbel"/>
                <w:b w:val="0"/>
                <w:smallCaps w:val="0"/>
              </w:rPr>
              <w:t>, Warszawa 2001.</w:t>
            </w:r>
          </w:p>
          <w:p w:rsidR="005740FC" w:rsidRDefault="005740FC" w:rsidP="00DE46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567890">
              <w:rPr>
                <w:rFonts w:ascii="Corbel" w:hAnsi="Corbel"/>
                <w:b w:val="0"/>
                <w:smallCaps w:val="0"/>
              </w:rPr>
              <w:t>Sołoma</w:t>
            </w:r>
            <w:proofErr w:type="spellEnd"/>
            <w:r w:rsidRPr="00567890">
              <w:rPr>
                <w:rFonts w:ascii="Corbel" w:hAnsi="Corbel"/>
                <w:b w:val="0"/>
                <w:smallCaps w:val="0"/>
              </w:rPr>
              <w:t xml:space="preserve"> L., </w:t>
            </w:r>
            <w:r w:rsidRPr="00567890">
              <w:rPr>
                <w:rFonts w:ascii="Corbel" w:hAnsi="Corbel"/>
                <w:b w:val="0"/>
                <w:i/>
                <w:smallCaps w:val="0"/>
              </w:rPr>
              <w:t>Metody i techniki badań socjologicznych. Wybrane zagadnienia</w:t>
            </w:r>
            <w:r w:rsidRPr="00567890">
              <w:rPr>
                <w:rFonts w:ascii="Corbel" w:hAnsi="Corbel"/>
                <w:b w:val="0"/>
                <w:smallCaps w:val="0"/>
              </w:rPr>
              <w:t>, Olsztyn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567890">
              <w:rPr>
                <w:rFonts w:ascii="Corbel" w:hAnsi="Corbel"/>
                <w:b w:val="0"/>
                <w:smallCaps w:val="0"/>
              </w:rPr>
              <w:t>1995.</w:t>
            </w:r>
          </w:p>
          <w:p w:rsidR="005740FC" w:rsidRPr="00567890" w:rsidRDefault="005740FC" w:rsidP="005740F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</w:rPr>
            </w:pPr>
            <w:r w:rsidRPr="00567890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E46AD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3A8" w:rsidRDefault="00D653A8" w:rsidP="00C16ABF">
      <w:pPr>
        <w:spacing w:after="0" w:line="240" w:lineRule="auto"/>
      </w:pPr>
      <w:r>
        <w:separator/>
      </w:r>
    </w:p>
  </w:endnote>
  <w:endnote w:type="continuationSeparator" w:id="0">
    <w:p w:rsidR="00D653A8" w:rsidRDefault="00D653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3A8" w:rsidRDefault="00D653A8" w:rsidP="00C16ABF">
      <w:pPr>
        <w:spacing w:after="0" w:line="240" w:lineRule="auto"/>
      </w:pPr>
      <w:r>
        <w:separator/>
      </w:r>
    </w:p>
  </w:footnote>
  <w:footnote w:type="continuationSeparator" w:id="0">
    <w:p w:rsidR="00D653A8" w:rsidRDefault="00D653A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876EC3"/>
    <w:multiLevelType w:val="multilevel"/>
    <w:tmpl w:val="9BDE451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isLgl/>
      <w:lvlText w:val="%2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4FBF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AA9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14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654C"/>
    <w:rsid w:val="001A70D2"/>
    <w:rsid w:val="001D0663"/>
    <w:rsid w:val="001D657B"/>
    <w:rsid w:val="001D7B54"/>
    <w:rsid w:val="001E0209"/>
    <w:rsid w:val="001F2CA2"/>
    <w:rsid w:val="0020448A"/>
    <w:rsid w:val="00211AEA"/>
    <w:rsid w:val="002144C0"/>
    <w:rsid w:val="0022477D"/>
    <w:rsid w:val="002278A9"/>
    <w:rsid w:val="002336F9"/>
    <w:rsid w:val="0024028F"/>
    <w:rsid w:val="00240F48"/>
    <w:rsid w:val="00244ABC"/>
    <w:rsid w:val="00281FF2"/>
    <w:rsid w:val="00285755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483"/>
    <w:rsid w:val="003343CF"/>
    <w:rsid w:val="0033795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908"/>
    <w:rsid w:val="00414E3C"/>
    <w:rsid w:val="004179B6"/>
    <w:rsid w:val="0042244A"/>
    <w:rsid w:val="0042745A"/>
    <w:rsid w:val="00431D5C"/>
    <w:rsid w:val="004362C6"/>
    <w:rsid w:val="00437FA2"/>
    <w:rsid w:val="00445970"/>
    <w:rsid w:val="00450D0B"/>
    <w:rsid w:val="00461EFC"/>
    <w:rsid w:val="004652C2"/>
    <w:rsid w:val="004706D1"/>
    <w:rsid w:val="00471326"/>
    <w:rsid w:val="0047598D"/>
    <w:rsid w:val="0048115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E37"/>
    <w:rsid w:val="005740FC"/>
    <w:rsid w:val="0059484D"/>
    <w:rsid w:val="005A0855"/>
    <w:rsid w:val="005A3196"/>
    <w:rsid w:val="005B18EC"/>
    <w:rsid w:val="005C080F"/>
    <w:rsid w:val="005C55E5"/>
    <w:rsid w:val="005C696A"/>
    <w:rsid w:val="005E6E85"/>
    <w:rsid w:val="005F31D2"/>
    <w:rsid w:val="0060690A"/>
    <w:rsid w:val="0061029B"/>
    <w:rsid w:val="00617230"/>
    <w:rsid w:val="00621CE1"/>
    <w:rsid w:val="00627FC9"/>
    <w:rsid w:val="00647FA8"/>
    <w:rsid w:val="00650C5F"/>
    <w:rsid w:val="00654934"/>
    <w:rsid w:val="00656899"/>
    <w:rsid w:val="0066105D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4C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2D0"/>
    <w:rsid w:val="007D6E56"/>
    <w:rsid w:val="007E3FE2"/>
    <w:rsid w:val="007F4155"/>
    <w:rsid w:val="00806CE3"/>
    <w:rsid w:val="0081554D"/>
    <w:rsid w:val="0081707E"/>
    <w:rsid w:val="008240AF"/>
    <w:rsid w:val="008449B3"/>
    <w:rsid w:val="00847907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C6"/>
    <w:rsid w:val="00916188"/>
    <w:rsid w:val="00923D7D"/>
    <w:rsid w:val="009508DF"/>
    <w:rsid w:val="00950DAC"/>
    <w:rsid w:val="00954A07"/>
    <w:rsid w:val="00962B7A"/>
    <w:rsid w:val="00997F14"/>
    <w:rsid w:val="009A78D9"/>
    <w:rsid w:val="009C3E31"/>
    <w:rsid w:val="009C49DE"/>
    <w:rsid w:val="009C54AE"/>
    <w:rsid w:val="009C788E"/>
    <w:rsid w:val="009D3F3B"/>
    <w:rsid w:val="009E0543"/>
    <w:rsid w:val="009E3B41"/>
    <w:rsid w:val="009F3C5C"/>
    <w:rsid w:val="009F4610"/>
    <w:rsid w:val="009F5D18"/>
    <w:rsid w:val="00A00ECC"/>
    <w:rsid w:val="00A155EE"/>
    <w:rsid w:val="00A2245B"/>
    <w:rsid w:val="00A2262B"/>
    <w:rsid w:val="00A30110"/>
    <w:rsid w:val="00A36899"/>
    <w:rsid w:val="00A371F6"/>
    <w:rsid w:val="00A43BF6"/>
    <w:rsid w:val="00A50271"/>
    <w:rsid w:val="00A53FA5"/>
    <w:rsid w:val="00A54817"/>
    <w:rsid w:val="00A601C8"/>
    <w:rsid w:val="00A60799"/>
    <w:rsid w:val="00A6583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7BB"/>
    <w:rsid w:val="00B3130B"/>
    <w:rsid w:val="00B33445"/>
    <w:rsid w:val="00B40ADB"/>
    <w:rsid w:val="00B43B77"/>
    <w:rsid w:val="00B43E80"/>
    <w:rsid w:val="00B607DB"/>
    <w:rsid w:val="00B66529"/>
    <w:rsid w:val="00B66B5F"/>
    <w:rsid w:val="00B75946"/>
    <w:rsid w:val="00B8056E"/>
    <w:rsid w:val="00B819C8"/>
    <w:rsid w:val="00B82308"/>
    <w:rsid w:val="00B83BA3"/>
    <w:rsid w:val="00B90885"/>
    <w:rsid w:val="00BB3E16"/>
    <w:rsid w:val="00BB520A"/>
    <w:rsid w:val="00BD3869"/>
    <w:rsid w:val="00BD66E9"/>
    <w:rsid w:val="00BD6FF4"/>
    <w:rsid w:val="00BE2F1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795"/>
    <w:rsid w:val="00C766DF"/>
    <w:rsid w:val="00C77D08"/>
    <w:rsid w:val="00C94B98"/>
    <w:rsid w:val="00CA2B96"/>
    <w:rsid w:val="00CA5089"/>
    <w:rsid w:val="00CD269B"/>
    <w:rsid w:val="00CD6897"/>
    <w:rsid w:val="00CE3357"/>
    <w:rsid w:val="00CE5BAC"/>
    <w:rsid w:val="00CF25BE"/>
    <w:rsid w:val="00CF78ED"/>
    <w:rsid w:val="00D02B25"/>
    <w:rsid w:val="00D02EBA"/>
    <w:rsid w:val="00D03EBE"/>
    <w:rsid w:val="00D17C3C"/>
    <w:rsid w:val="00D26B2C"/>
    <w:rsid w:val="00D34D67"/>
    <w:rsid w:val="00D352C9"/>
    <w:rsid w:val="00D425B2"/>
    <w:rsid w:val="00D428D6"/>
    <w:rsid w:val="00D552B2"/>
    <w:rsid w:val="00D608D1"/>
    <w:rsid w:val="00D653A8"/>
    <w:rsid w:val="00D74119"/>
    <w:rsid w:val="00D8075B"/>
    <w:rsid w:val="00D8678B"/>
    <w:rsid w:val="00DA2114"/>
    <w:rsid w:val="00DB4759"/>
    <w:rsid w:val="00DD2FFA"/>
    <w:rsid w:val="00DE09C0"/>
    <w:rsid w:val="00DE46A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640"/>
    <w:rsid w:val="00EE5457"/>
    <w:rsid w:val="00F070AB"/>
    <w:rsid w:val="00F17567"/>
    <w:rsid w:val="00F27A7B"/>
    <w:rsid w:val="00F526AF"/>
    <w:rsid w:val="00F617C3"/>
    <w:rsid w:val="00F636F4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E7B46-1849-4F3D-B945-93E6D282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B147BB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B147BB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7B532-D66C-40B5-8C2C-F516AD09A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10</cp:revision>
  <cp:lastPrinted>2021-02-03T11:15:00Z</cp:lastPrinted>
  <dcterms:created xsi:type="dcterms:W3CDTF">2020-12-04T06:56:00Z</dcterms:created>
  <dcterms:modified xsi:type="dcterms:W3CDTF">2022-05-25T07:22:00Z</dcterms:modified>
</cp:coreProperties>
</file>